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B65" w:rsidRDefault="005B0B65" w:rsidP="007D4A45">
      <w:pPr>
        <w:pStyle w:val="titlep"/>
      </w:pPr>
      <w:r>
        <w:t>РЕЕСТР ПУСТУЮЩИХ ДОМОВ</w:t>
      </w:r>
    </w:p>
    <w:p w:rsidR="005B0B65" w:rsidRPr="007D4A45" w:rsidRDefault="005B0B65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B0B65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B0B65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100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5B0B65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B0B65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Залесье</w:t>
            </w:r>
          </w:p>
        </w:tc>
      </w:tr>
      <w:tr w:rsidR="005B0B65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B0B65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994E39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Тихая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4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B0B65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35,0 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5,0х8,0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1959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5B0B65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B0B65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B0B65" w:rsidRPr="00BB55A1" w:rsidRDefault="005B0B65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отсутствует</w:t>
            </w:r>
          </w:p>
        </w:tc>
      </w:tr>
      <w:tr w:rsidR="005B0B65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B0B65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B0B65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0 га"/>
              </w:smartTagPr>
              <w:r>
                <w:rPr>
                  <w:i/>
                  <w:lang w:eastAsia="en-US"/>
                </w:rPr>
                <w:t xml:space="preserve">0,20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B0B65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Рыжикова Ольга Павловна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3E299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5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B0B65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B0B65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5B0B65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B0B65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B0B65" w:rsidRPr="00BB55A1" w:rsidRDefault="005B0B6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B0B65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B0B65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B0B65" w:rsidRPr="00BB55A1" w:rsidRDefault="005B0B6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B0B65" w:rsidRDefault="005B0B65" w:rsidP="00992231">
      <w:pPr>
        <w:pStyle w:val="endform"/>
        <w:ind w:firstLine="0"/>
      </w:pPr>
    </w:p>
    <w:sectPr w:rsidR="005B0B65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41418"/>
    <w:rsid w:val="001457BE"/>
    <w:rsid w:val="00165691"/>
    <w:rsid w:val="00176EC0"/>
    <w:rsid w:val="0018525E"/>
    <w:rsid w:val="00196A18"/>
    <w:rsid w:val="001E1AAC"/>
    <w:rsid w:val="001F5E9E"/>
    <w:rsid w:val="0021386B"/>
    <w:rsid w:val="00224C34"/>
    <w:rsid w:val="00237772"/>
    <w:rsid w:val="0024094A"/>
    <w:rsid w:val="00254586"/>
    <w:rsid w:val="00262BAD"/>
    <w:rsid w:val="00281098"/>
    <w:rsid w:val="0029085A"/>
    <w:rsid w:val="002A4F38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22BE"/>
    <w:rsid w:val="003B0AA6"/>
    <w:rsid w:val="003B6F2A"/>
    <w:rsid w:val="003C09C4"/>
    <w:rsid w:val="003C3389"/>
    <w:rsid w:val="003C66DA"/>
    <w:rsid w:val="003C6C2D"/>
    <w:rsid w:val="003E299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D0704"/>
    <w:rsid w:val="004E61E6"/>
    <w:rsid w:val="004F64C9"/>
    <w:rsid w:val="00500479"/>
    <w:rsid w:val="00504B03"/>
    <w:rsid w:val="00505435"/>
    <w:rsid w:val="00505A2F"/>
    <w:rsid w:val="00515F1D"/>
    <w:rsid w:val="00521EDF"/>
    <w:rsid w:val="00536AAC"/>
    <w:rsid w:val="00541CA2"/>
    <w:rsid w:val="005668F0"/>
    <w:rsid w:val="0057625A"/>
    <w:rsid w:val="00581533"/>
    <w:rsid w:val="00595722"/>
    <w:rsid w:val="005B0B65"/>
    <w:rsid w:val="005B7416"/>
    <w:rsid w:val="005F6589"/>
    <w:rsid w:val="005F7324"/>
    <w:rsid w:val="00602D2D"/>
    <w:rsid w:val="00607DFA"/>
    <w:rsid w:val="00632533"/>
    <w:rsid w:val="006362C4"/>
    <w:rsid w:val="006550B7"/>
    <w:rsid w:val="00685563"/>
    <w:rsid w:val="00687333"/>
    <w:rsid w:val="006C505D"/>
    <w:rsid w:val="006F4FC6"/>
    <w:rsid w:val="0070534F"/>
    <w:rsid w:val="00776853"/>
    <w:rsid w:val="007800F4"/>
    <w:rsid w:val="00797501"/>
    <w:rsid w:val="007A5807"/>
    <w:rsid w:val="007A6BF6"/>
    <w:rsid w:val="007C0E03"/>
    <w:rsid w:val="007D4A45"/>
    <w:rsid w:val="007F12A1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6444"/>
    <w:rsid w:val="00926CAE"/>
    <w:rsid w:val="00927A6A"/>
    <w:rsid w:val="009349F8"/>
    <w:rsid w:val="00942C58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8020A"/>
    <w:rsid w:val="00A909E4"/>
    <w:rsid w:val="00A967FE"/>
    <w:rsid w:val="00AB0F7B"/>
    <w:rsid w:val="00AD054E"/>
    <w:rsid w:val="00AD3E91"/>
    <w:rsid w:val="00AD67F9"/>
    <w:rsid w:val="00AD79CF"/>
    <w:rsid w:val="00B21BD6"/>
    <w:rsid w:val="00B26411"/>
    <w:rsid w:val="00B350E0"/>
    <w:rsid w:val="00B3512F"/>
    <w:rsid w:val="00B45DF6"/>
    <w:rsid w:val="00B741DE"/>
    <w:rsid w:val="00B80D1F"/>
    <w:rsid w:val="00B835F7"/>
    <w:rsid w:val="00B876E4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3176E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F1A08"/>
    <w:rsid w:val="00E06027"/>
    <w:rsid w:val="00E22C49"/>
    <w:rsid w:val="00E26022"/>
    <w:rsid w:val="00E57D58"/>
    <w:rsid w:val="00E6519D"/>
    <w:rsid w:val="00E71E6C"/>
    <w:rsid w:val="00E724E9"/>
    <w:rsid w:val="00E8638A"/>
    <w:rsid w:val="00E95C00"/>
    <w:rsid w:val="00EA617A"/>
    <w:rsid w:val="00ED4A46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23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630</Words>
  <Characters>3593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2</cp:revision>
  <cp:lastPrinted>2019-02-04T09:58:00Z</cp:lastPrinted>
  <dcterms:created xsi:type="dcterms:W3CDTF">2007-10-29T09:54:00Z</dcterms:created>
  <dcterms:modified xsi:type="dcterms:W3CDTF">2007-10-29T09:54:00Z</dcterms:modified>
</cp:coreProperties>
</file>